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15D83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PALMERE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B4D50A4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01B8C8E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EBE96A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46692CD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0E1A8FBA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2C089076" w14:textId="77777777" w:rsidR="00974F04" w:rsidRPr="00065994" w:rsidRDefault="00974F04" w:rsidP="00974F0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F9ADA0E" w14:textId="77777777" w:rsidR="00974F04" w:rsidRDefault="00974F04" w:rsidP="00974F0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2AC2719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164C605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20D82CA" w14:textId="77777777" w:rsidR="00974F04" w:rsidRDefault="00974F04" w:rsidP="00974F0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April 2024</w:t>
      </w:r>
    </w:p>
    <w:p w14:paraId="5AAF9D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0CAE9" w14:textId="77777777" w:rsidR="00974F04" w:rsidRDefault="00974F04" w:rsidP="009139A6">
      <w:r>
        <w:separator/>
      </w:r>
    </w:p>
  </w:endnote>
  <w:endnote w:type="continuationSeparator" w:id="0">
    <w:p w14:paraId="62972122" w14:textId="77777777" w:rsidR="00974F04" w:rsidRDefault="00974F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648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DBA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831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318AE" w14:textId="77777777" w:rsidR="00974F04" w:rsidRDefault="00974F04" w:rsidP="009139A6">
      <w:r>
        <w:separator/>
      </w:r>
    </w:p>
  </w:footnote>
  <w:footnote w:type="continuationSeparator" w:id="0">
    <w:p w14:paraId="3892B595" w14:textId="77777777" w:rsidR="00974F04" w:rsidRDefault="00974F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4C4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087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244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F04"/>
    <w:rsid w:val="000666E0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974F0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FE6FF"/>
  <w15:chartTrackingRefBased/>
  <w15:docId w15:val="{6262DB18-169E-4FF7-A91C-1AB8BE60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2024-06-01T08:49:00Z</dcterms:created>
  <dcterms:modified xsi:type="dcterms:W3CDTF">2024-06-01T08:49:00Z</dcterms:modified>
</cp:coreProperties>
</file>